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23ACC242" w:rsidR="00833066" w:rsidRPr="00DB5D35" w:rsidRDefault="002A5BFE" w:rsidP="00262E78">
            <w:pPr>
              <w:pStyle w:val="Nuoroda"/>
              <w:spacing w:before="240"/>
              <w:rPr>
                <w:szCs w:val="24"/>
              </w:rPr>
            </w:pPr>
            <w:r>
              <w:rPr>
                <w:szCs w:val="24"/>
              </w:rPr>
              <w:t xml:space="preserve">      2025-11</w:t>
            </w:r>
            <w:r w:rsidR="00833066" w:rsidRPr="00DB5D35">
              <w:rPr>
                <w:szCs w:val="24"/>
              </w:rPr>
              <w:t>-</w:t>
            </w:r>
            <w:r w:rsidR="00D06F2D">
              <w:rPr>
                <w:szCs w:val="24"/>
              </w:rPr>
              <w:t>28</w:t>
            </w:r>
            <w:r w:rsidR="00262E78">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D06F2D">
              <w:rPr>
                <w:szCs w:val="24"/>
              </w:rPr>
              <w:t>270-2025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442FAF6C" w:rsid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2A358C" w:rsidRPr="002A358C">
        <w:rPr>
          <w:rFonts w:eastAsia="Arial Unicode MS"/>
          <w:b/>
          <w:bCs/>
          <w:spacing w:val="4"/>
          <w:szCs w:val="24"/>
          <w:bdr w:val="none" w:sz="0" w:space="0" w:color="auto" w:frame="1"/>
        </w:rPr>
        <w:t xml:space="preserve">Dumblo </w:t>
      </w:r>
      <w:r w:rsidR="002A5BFE">
        <w:rPr>
          <w:rFonts w:eastAsia="Arial Unicode MS"/>
          <w:b/>
          <w:bCs/>
          <w:spacing w:val="4"/>
          <w:szCs w:val="24"/>
          <w:bdr w:val="none" w:sz="0" w:space="0" w:color="auto" w:frame="1"/>
        </w:rPr>
        <w:t>SMULKINTUVŲ ROTA CUT ATSARGINĖS DALYS</w:t>
      </w:r>
    </w:p>
    <w:p w14:paraId="694D8DA3" w14:textId="77777777" w:rsidR="002A358C" w:rsidRPr="00DB5D35" w:rsidRDefault="002A358C" w:rsidP="002A358C">
      <w:pPr>
        <w:pStyle w:val="Pavadinimas"/>
        <w:spacing w:before="360" w:after="120"/>
        <w:ind w:left="720"/>
        <w:rPr>
          <w:rFonts w:eastAsia="Arial Unicode MS"/>
          <w:b/>
          <w:bCs/>
          <w:spacing w:val="4"/>
          <w:szCs w:val="24"/>
          <w:bdr w:val="none" w:sz="0" w:space="0" w:color="auto" w:frame="1"/>
        </w:rPr>
      </w:pPr>
    </w:p>
    <w:p w14:paraId="5DC71B10" w14:textId="77777777" w:rsidR="001B6D7D" w:rsidRDefault="001B6D7D" w:rsidP="002A358C">
      <w:pPr>
        <w:pStyle w:val="Sraopastraipa"/>
        <w:numPr>
          <w:ilvl w:val="0"/>
          <w:numId w:val="17"/>
        </w:numPr>
        <w:spacing w:before="120"/>
        <w:ind w:left="425" w:hanging="425"/>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42A7A0E7" w:rsidR="001B6D7D" w:rsidRPr="004C2A58" w:rsidRDefault="001B6D7D" w:rsidP="002A358C">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2A358C">
        <w:rPr>
          <w:rFonts w:eastAsia="Arial Unicode MS" w:cs="Arial Unicode MS"/>
          <w:b/>
          <w:bCs/>
          <w:sz w:val="22"/>
          <w:szCs w:val="22"/>
          <w:bdr w:val="none" w:sz="0" w:space="0" w:color="auto" w:frame="1"/>
        </w:rPr>
        <w:t xml:space="preserve">dumblo </w:t>
      </w:r>
      <w:r w:rsidR="00D06F2D">
        <w:rPr>
          <w:rFonts w:eastAsia="Arial Unicode MS" w:cs="Arial Unicode MS"/>
          <w:b/>
          <w:bCs/>
          <w:sz w:val="22"/>
          <w:szCs w:val="22"/>
          <w:bdr w:val="none" w:sz="0" w:space="0" w:color="auto" w:frame="1"/>
        </w:rPr>
        <w:t>smulkintuvų ROTA CUT</w:t>
      </w:r>
      <w:bookmarkStart w:id="0" w:name="_GoBack"/>
      <w:bookmarkEnd w:id="0"/>
      <w:r w:rsidR="002A5BFE">
        <w:rPr>
          <w:rFonts w:eastAsia="Arial Unicode MS" w:cs="Arial Unicode MS"/>
          <w:b/>
          <w:bCs/>
          <w:sz w:val="22"/>
          <w:szCs w:val="22"/>
          <w:bdr w:val="none" w:sz="0" w:space="0" w:color="auto" w:frame="1"/>
        </w:rPr>
        <w:t xml:space="preserve"> atsargines dalis</w:t>
      </w:r>
      <w:r w:rsidR="002A358C" w:rsidRPr="002A358C">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w:t>
      </w:r>
      <w:r w:rsidR="002A358C">
        <w:rPr>
          <w:rFonts w:eastAsia="Arial Unicode MS" w:cs="Arial Unicode MS"/>
          <w:sz w:val="22"/>
          <w:szCs w:val="22"/>
          <w:bdr w:val="none" w:sz="0" w:space="0" w:color="auto" w:frame="1"/>
          <w:lang w:eastAsia="lt-LT"/>
        </w:rPr>
        <w:t>rekė</w:t>
      </w:r>
      <w:r>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08ACE91" w:rsidR="001B6D7D" w:rsidRPr="00EA6FCA" w:rsidRDefault="001B6D7D" w:rsidP="002A358C">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w:t>
      </w:r>
      <w:r w:rsidR="002A358C">
        <w:rPr>
          <w:rFonts w:eastAsia="Arial Unicode MS" w:cs="Arial Unicode MS"/>
          <w:sz w:val="22"/>
          <w:szCs w:val="22"/>
          <w:bdr w:val="none" w:sz="0" w:space="0" w:color="auto" w:frame="1"/>
          <w:lang w:eastAsia="lt-LT"/>
        </w:rPr>
        <w:t>prekės</w:t>
      </w:r>
      <w:r w:rsidRPr="00EA6FCA">
        <w:rPr>
          <w:rFonts w:eastAsia="Arial Unicode MS" w:cs="Arial Unicode MS"/>
          <w:sz w:val="22"/>
          <w:szCs w:val="22"/>
          <w:bdr w:val="none" w:sz="0" w:space="0" w:color="auto" w:frame="1"/>
          <w:lang w:eastAsia="lt-LT"/>
        </w:rPr>
        <w:t xml:space="preserve"> nesiūlomos. </w:t>
      </w:r>
    </w:p>
    <w:p w14:paraId="4DE33CFF" w14:textId="5D48B42F" w:rsidR="0035709D" w:rsidRPr="002A358C" w:rsidRDefault="009E5C77" w:rsidP="002A358C">
      <w:pPr>
        <w:pStyle w:val="Sraopastraipa"/>
        <w:numPr>
          <w:ilvl w:val="1"/>
          <w:numId w:val="17"/>
        </w:numPr>
        <w:ind w:left="0" w:firstLine="709"/>
        <w:jc w:val="both"/>
        <w:rPr>
          <w:rFonts w:eastAsia="Arial Unicode MS" w:cs="Arial Unicode MS"/>
          <w:sz w:val="22"/>
          <w:szCs w:val="22"/>
          <w:bdr w:val="nil"/>
          <w:lang w:eastAsia="lt-LT"/>
        </w:rPr>
      </w:pPr>
      <w:r w:rsidRPr="002A358C">
        <w:rPr>
          <w:rFonts w:eastAsia="Arial Unicode MS" w:cs="Arial Unicode MS"/>
          <w:sz w:val="22"/>
          <w:szCs w:val="22"/>
          <w:bdr w:val="nil"/>
        </w:rPr>
        <w:t>Tiesioginį ryšį su tiekėjais įgalioti palaikyti perkančiojo subjekto atstovai</w:t>
      </w:r>
      <w:r w:rsidRPr="002A358C">
        <w:rPr>
          <w:rFonts w:eastAsia="Arial Unicode MS" w:cs="Arial Unicode MS"/>
          <w:sz w:val="22"/>
          <w:szCs w:val="22"/>
          <w:bdr w:val="nil"/>
          <w:lang w:eastAsia="lt-LT"/>
        </w:rPr>
        <w:t xml:space="preserve"> </w:t>
      </w:r>
      <w:r w:rsidR="002A5BFE">
        <w:rPr>
          <w:rFonts w:eastAsia="Arial Unicode MS" w:cs="Arial Unicode MS"/>
          <w:sz w:val="22"/>
          <w:szCs w:val="22"/>
          <w:bdr w:val="nil"/>
          <w:lang w:eastAsia="lt-LT"/>
        </w:rPr>
        <w:t>Ramunė Bakutienė</w:t>
      </w:r>
      <w:r w:rsidR="0035709D" w:rsidRPr="002A358C">
        <w:rPr>
          <w:rFonts w:eastAsia="Arial Unicode MS" w:cs="Arial Unicode MS"/>
          <w:sz w:val="22"/>
          <w:szCs w:val="22"/>
          <w:bdr w:val="nil"/>
          <w:lang w:eastAsia="lt-LT"/>
        </w:rPr>
        <w:t>, pirkimų sp</w:t>
      </w:r>
      <w:r w:rsidR="00791213">
        <w:rPr>
          <w:rFonts w:eastAsia="Arial Unicode MS" w:cs="Arial Unicode MS"/>
          <w:sz w:val="22"/>
          <w:szCs w:val="22"/>
          <w:bdr w:val="nil"/>
          <w:lang w:eastAsia="lt-LT"/>
        </w:rPr>
        <w:t>ecialistė, tel. +370 37 30 17 38</w:t>
      </w:r>
      <w:r w:rsidR="0035709D" w:rsidRPr="002A358C">
        <w:rPr>
          <w:rFonts w:eastAsia="Arial Unicode MS" w:cs="Arial Unicode MS"/>
          <w:sz w:val="22"/>
          <w:szCs w:val="22"/>
          <w:bdr w:val="nil"/>
          <w:lang w:eastAsia="lt-LT"/>
        </w:rPr>
        <w:t xml:space="preserve">, el. p. </w:t>
      </w:r>
      <w:proofErr w:type="spellStart"/>
      <w:r w:rsidR="002A5BFE">
        <w:rPr>
          <w:rFonts w:eastAsia="Arial Unicode MS" w:cs="Arial Unicode MS"/>
          <w:sz w:val="22"/>
          <w:szCs w:val="22"/>
          <w:bdr w:val="nil"/>
          <w:lang w:eastAsia="lt-LT"/>
        </w:rPr>
        <w:t>ramune.bakutiene</w:t>
      </w:r>
      <w:r w:rsidR="0035709D" w:rsidRPr="002A358C">
        <w:rPr>
          <w:rFonts w:eastAsia="Arial Unicode MS" w:cs="Arial Unicode MS"/>
          <w:sz w:val="22"/>
          <w:szCs w:val="22"/>
          <w:bdr w:val="nil"/>
          <w:lang w:eastAsia="lt-LT"/>
        </w:rPr>
        <w:t>@kaunovandenys.lt</w:t>
      </w:r>
      <w:proofErr w:type="spellEnd"/>
      <w:r w:rsidRPr="002A358C">
        <w:rPr>
          <w:rFonts w:eastAsia="Arial Unicode MS" w:cs="Arial Unicode MS"/>
          <w:sz w:val="22"/>
          <w:szCs w:val="22"/>
          <w:bdr w:val="nil"/>
          <w:lang w:eastAsia="lt-LT"/>
        </w:rPr>
        <w:t xml:space="preserve">, </w:t>
      </w:r>
      <w:r w:rsidR="002A358C" w:rsidRPr="002A358C">
        <w:rPr>
          <w:rFonts w:eastAsia="Arial Unicode MS" w:cs="Arial Unicode MS"/>
          <w:sz w:val="22"/>
          <w:szCs w:val="22"/>
          <w:bdr w:val="nil"/>
          <w:lang w:eastAsia="lt-LT"/>
        </w:rPr>
        <w:t>techniniais klausimais Vytautas Vitkus, tel. +370 628 82062.</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24B13916" w14:textId="1CA7988C" w:rsidR="0035709D" w:rsidRDefault="002A358C" w:rsidP="002A358C">
      <w:pPr>
        <w:numPr>
          <w:ilvl w:val="1"/>
          <w:numId w:val="17"/>
        </w:numPr>
        <w:suppressAutoHyphens/>
        <w:spacing w:after="40"/>
        <w:ind w:left="1418" w:hanging="698"/>
        <w:jc w:val="both"/>
        <w:rPr>
          <w:rFonts w:eastAsia="Arial Unicode MS"/>
          <w:sz w:val="22"/>
          <w:szCs w:val="22"/>
          <w:bdr w:val="none" w:sz="0" w:space="0" w:color="auto" w:frame="1"/>
        </w:rPr>
      </w:pPr>
      <w:r>
        <w:rPr>
          <w:rFonts w:eastAsia="Arial Unicode MS"/>
          <w:sz w:val="22"/>
          <w:szCs w:val="22"/>
          <w:bdr w:val="none" w:sz="0" w:space="0" w:color="auto" w:frame="1"/>
        </w:rPr>
        <w:t>Tiekė</w:t>
      </w:r>
      <w:r w:rsidRPr="002A358C">
        <w:rPr>
          <w:rFonts w:eastAsia="Arial Unicode MS"/>
          <w:sz w:val="22"/>
          <w:szCs w:val="22"/>
          <w:bdr w:val="none" w:sz="0" w:space="0" w:color="auto" w:frame="1"/>
        </w:rPr>
        <w:t>jų kvalifikacijai reikalavimai nenustatomi</w:t>
      </w:r>
      <w:r>
        <w:rPr>
          <w:rFonts w:eastAsia="Arial Unicode MS"/>
          <w:sz w:val="22"/>
          <w:szCs w:val="22"/>
          <w:bdr w:val="none" w:sz="0" w:space="0" w:color="auto" w:frame="1"/>
        </w:rPr>
        <w:t>.</w:t>
      </w:r>
    </w:p>
    <w:p w14:paraId="4A952F2D" w14:textId="05E9FC5A" w:rsidR="0035709D" w:rsidRDefault="0035709D"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150A776" w:rsidR="00C00FB0" w:rsidRPr="001B595A" w:rsidRDefault="00C00FB0"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sz w:val="22"/>
          <w:szCs w:val="22"/>
          <w:bdr w:val="nil"/>
        </w:rPr>
        <w:t xml:space="preserve">Pirkime nebus naudojamas Europos bendrasis viešojo pirkimo dokumentas (EBVPD). </w:t>
      </w:r>
    </w:p>
    <w:p w14:paraId="0EAAB60F" w14:textId="22487BE3" w:rsidR="00C00FB0" w:rsidRPr="00C00FB0" w:rsidRDefault="00C00FB0" w:rsidP="001B595A">
      <w:pPr>
        <w:pStyle w:val="Sraopastraipa"/>
        <w:numPr>
          <w:ilvl w:val="1"/>
          <w:numId w:val="16"/>
        </w:numPr>
        <w:ind w:left="0" w:firstLine="720"/>
        <w:jc w:val="both"/>
        <w:rPr>
          <w:rFonts w:eastAsia="Arial Unicode MS"/>
          <w:sz w:val="22"/>
          <w:szCs w:val="22"/>
          <w:bdr w:val="nil"/>
        </w:rPr>
      </w:pPr>
      <w:r w:rsidRPr="00C00FB0">
        <w:rPr>
          <w:rFonts w:eastAsia="Arial Unicode MS"/>
          <w:sz w:val="22"/>
          <w:szCs w:val="22"/>
          <w:bdr w:val="nil"/>
        </w:rPr>
        <w:t xml:space="preserve">Perkantysis subjektas, pašalins tiekėją iš pirkimo procedūros, jei tiekėjas ir (arba) ūkio subjektai,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1B595A">
      <w:pPr>
        <w:pStyle w:val="Sraopastraipa"/>
        <w:numPr>
          <w:ilvl w:val="1"/>
          <w:numId w:val="16"/>
        </w:numPr>
        <w:ind w:left="0" w:firstLine="720"/>
        <w:jc w:val="both"/>
        <w:rPr>
          <w:rFonts w:ascii="Arial" w:eastAsia="Arial Unicode MS" w:hAnsi="Arial" w:cs="Arial"/>
          <w:sz w:val="20"/>
          <w:bdr w:val="nil"/>
        </w:rPr>
      </w:pPr>
      <w:r w:rsidRPr="00C00FB0">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59C8DBFB" w14:textId="2062BAF8" w:rsid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w:t>
      </w:r>
      <w:r w:rsidRPr="002E3D3C">
        <w:rPr>
          <w:rFonts w:eastAsia="Arial Unicode MS" w:cs="Arial Unicode MS"/>
          <w:sz w:val="22"/>
          <w:szCs w:val="22"/>
          <w:bdr w:val="none" w:sz="0" w:space="0" w:color="auto" w:frame="1"/>
          <w:lang w:eastAsia="lt-LT"/>
        </w:rPr>
        <w:t xml:space="preserve">informacijos, laikoma, kad tokios tiekėjo pasiūlyme nėra. Pasiūlyme nurodyta kaina, išskyrus jos sudedamąsias dalis, nėra laikoma konfidencialia informacija. </w:t>
      </w:r>
    </w:p>
    <w:p w14:paraId="2FB49B53"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2E3D3C"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2E3D3C"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Pr="002E3D3C"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ŠIFRAVIMAS</w:t>
      </w:r>
    </w:p>
    <w:p w14:paraId="595AC8C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AD5CF3E" w14:textId="487D64FF"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Tiekėjo teikiamas pasiūlymas gali būti užšifruojamas. Tiekėjas, nusprendęs pateikti užšifruotą pasiūlymą, turi:</w:t>
      </w:r>
    </w:p>
    <w:p w14:paraId="477C398A" w14:textId="1BEBB53C"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Pr="002E3D3C">
          <w:rPr>
            <w:rStyle w:val="Hipersaitas"/>
            <w:rFonts w:eastAsia="Arial Unicode MS" w:cs="Arial Unicode MS"/>
            <w:sz w:val="22"/>
            <w:szCs w:val="22"/>
            <w:bdr w:val="nil"/>
            <w:lang w:eastAsia="lt-LT"/>
          </w:rPr>
          <w:t>https://vpt.lrv.lt/uploads/vpt/documents/files/uzssisfravimo%20instrukcija(1).pdf</w:t>
        </w:r>
      </w:hyperlink>
      <w:r w:rsidRPr="002E3D3C">
        <w:rPr>
          <w:rFonts w:eastAsia="Arial Unicode MS" w:cs="Arial Unicode MS"/>
          <w:color w:val="000000"/>
          <w:sz w:val="22"/>
          <w:szCs w:val="22"/>
          <w:bdr w:val="nil"/>
        </w:rPr>
        <w:t xml:space="preserve">. </w:t>
      </w:r>
    </w:p>
    <w:p w14:paraId="03B84FEF" w14:textId="77777777"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w:t>
      </w:r>
      <w:r w:rsidRPr="002E3D3C">
        <w:rPr>
          <w:rFonts w:eastAsia="Arial Unicode MS" w:cs="Arial Unicode MS"/>
          <w:color w:val="000000"/>
          <w:sz w:val="22"/>
          <w:szCs w:val="22"/>
          <w:bdr w:val="nil"/>
          <w:lang w:eastAsia="lt-LT"/>
        </w:rPr>
        <w:lastRenderedPageBreak/>
        <w:t>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80F37C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Pr="002E3D3C"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Pr="002E3D3C" w:rsidRDefault="001B6D7D" w:rsidP="001B6D7D">
      <w:pPr>
        <w:ind w:firstLine="709"/>
        <w:jc w:val="both"/>
        <w:rPr>
          <w:sz w:val="22"/>
          <w:szCs w:val="22"/>
          <w:lang w:eastAsia="en-US"/>
        </w:rPr>
      </w:pPr>
      <w:r w:rsidRPr="002E3D3C">
        <w:rPr>
          <w:sz w:val="22"/>
          <w:szCs w:val="22"/>
          <w:lang w:eastAsia="en-US"/>
        </w:rPr>
        <w:t>7.1.</w:t>
      </w:r>
      <w:r w:rsidRPr="002E3D3C">
        <w:rPr>
          <w:sz w:val="22"/>
          <w:szCs w:val="22"/>
          <w:lang w:eastAsia="en-US"/>
        </w:rPr>
        <w:tab/>
        <w:t>Pasiūlymo galiojimo užtikrinimas nereikalaujamas.</w:t>
      </w:r>
    </w:p>
    <w:p w14:paraId="0EDBEA61" w14:textId="77777777" w:rsidR="001B6D7D" w:rsidRPr="002E3D3C" w:rsidRDefault="001B6D7D" w:rsidP="001B6D7D">
      <w:pPr>
        <w:jc w:val="both"/>
        <w:rPr>
          <w:rFonts w:eastAsia="Calibri"/>
          <w:color w:val="0070C0"/>
          <w:sz w:val="22"/>
          <w:szCs w:val="22"/>
          <w:lang w:eastAsia="en-US"/>
        </w:rPr>
      </w:pPr>
    </w:p>
    <w:p w14:paraId="25BB4FF3" w14:textId="77777777" w:rsidR="001B6D7D" w:rsidRPr="002E3D3C" w:rsidRDefault="001B6D7D" w:rsidP="001B6D7D">
      <w:pPr>
        <w:jc w:val="both"/>
        <w:rPr>
          <w:rFonts w:eastAsia="Calibri"/>
          <w:color w:val="0070C0"/>
          <w:sz w:val="22"/>
          <w:szCs w:val="22"/>
          <w:lang w:eastAsia="en-US"/>
        </w:rPr>
      </w:pPr>
    </w:p>
    <w:p w14:paraId="1DF6E669" w14:textId="77777777" w:rsidR="001B6D7D" w:rsidRPr="002E3D3C" w:rsidRDefault="001B6D7D" w:rsidP="002E3D3C">
      <w:pPr>
        <w:pStyle w:val="Sraopastraipa"/>
        <w:numPr>
          <w:ilvl w:val="0"/>
          <w:numId w:val="27"/>
        </w:numPr>
        <w:suppressAutoHyphens/>
        <w:spacing w:after="40"/>
        <w:jc w:val="both"/>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17397BD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2E3D3C">
        <w:rPr>
          <w:rFonts w:eastAsia="Arial Unicode MS" w:cs="Arial Unicode MS"/>
          <w:color w:val="000000"/>
          <w:sz w:val="22"/>
          <w:szCs w:val="22"/>
          <w:bdr w:val="none" w:sz="0" w:space="0" w:color="auto" w:frame="1"/>
          <w:lang w:eastAsia="lt-LT"/>
        </w:rPr>
        <w:t>patikslinimus</w:t>
      </w:r>
      <w:proofErr w:type="spellEnd"/>
      <w:r w:rsidRPr="002E3D3C">
        <w:rPr>
          <w:rFonts w:eastAsia="Arial Unicode MS" w:cs="Arial Unicode MS"/>
          <w:color w:val="000000"/>
          <w:sz w:val="22"/>
          <w:szCs w:val="22"/>
          <w:bdr w:val="none" w:sz="0" w:space="0" w:color="auto" w:frame="1"/>
          <w:lang w:eastAsia="lt-LT"/>
        </w:rPr>
        <w:t>.</w:t>
      </w:r>
    </w:p>
    <w:p w14:paraId="67A89B2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Pr="002E3D3C" w:rsidRDefault="001B6D7D" w:rsidP="002E3D3C">
      <w:pPr>
        <w:pStyle w:val="Sraopastraipa"/>
        <w:numPr>
          <w:ilvl w:val="0"/>
          <w:numId w:val="27"/>
        </w:numPr>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b/>
          <w:sz w:val="22"/>
          <w:szCs w:val="22"/>
          <w:bdr w:val="none" w:sz="0" w:space="0" w:color="auto" w:frame="1"/>
          <w:lang w:eastAsia="lt-LT"/>
        </w:rPr>
        <w:t>DERYBOS</w:t>
      </w:r>
    </w:p>
    <w:p w14:paraId="523F29A4"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10.1.</w:t>
      </w:r>
      <w:r w:rsidRPr="002E3D3C">
        <w:rPr>
          <w:rFonts w:eastAsia="Arial Unicode MS" w:cs="Arial Unicode MS"/>
          <w:sz w:val="22"/>
          <w:szCs w:val="22"/>
          <w:bdr w:val="none" w:sz="0" w:space="0" w:color="auto" w:frame="1"/>
          <w:lang w:eastAsia="lt-LT"/>
        </w:rPr>
        <w:tab/>
        <w:t>Šio pirkimo metu gali būti vykdomos derybos.</w:t>
      </w:r>
    </w:p>
    <w:p w14:paraId="508092E6"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10.2.</w:t>
      </w:r>
      <w:r w:rsidRPr="002E3D3C">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w:t>
      </w:r>
      <w:r w:rsidRPr="002E3D3C">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10.3.1.</w:t>
      </w:r>
      <w:r w:rsidRPr="002E3D3C">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10.3.2.</w:t>
      </w:r>
      <w:r w:rsidRPr="002E3D3C">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10.3.3.</w:t>
      </w:r>
      <w:r w:rsidRPr="002E3D3C">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w:t>
      </w:r>
      <w:r w:rsidRPr="002E3D3C">
        <w:rPr>
          <w:rFonts w:eastAsia="Arial Unicode MS" w:cs="Arial Unicode MS"/>
          <w:sz w:val="22"/>
          <w:szCs w:val="22"/>
          <w:bdr w:val="none" w:sz="0" w:space="0" w:color="auto" w:frame="1"/>
          <w:lang w:eastAsia="lt-LT"/>
        </w:rPr>
        <w:lastRenderedPageBreak/>
        <w:t>įgaliotas atstovas. Jei derybos vyksta CVP IS priemonėmis, pasirašyti šalių pasiektų susitarimų nereikalaujama, šalių pasiekto susitarimo patvirtinimas CVP IS priemonėmis laikomas pakankamu.</w:t>
      </w:r>
    </w:p>
    <w:p w14:paraId="25151D71"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10.3.4.</w:t>
      </w:r>
      <w:r w:rsidRPr="002E3D3C">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10.3.5.</w:t>
      </w:r>
      <w:r w:rsidRPr="002E3D3C">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2E3D3C">
        <w:rPr>
          <w:rFonts w:eastAsia="Arial Unicode MS" w:cs="Arial Unicode MS"/>
          <w:sz w:val="22"/>
          <w:szCs w:val="22"/>
          <w:bdr w:val="none" w:sz="0" w:space="0" w:color="auto" w:frame="1"/>
          <w:lang w:eastAsia="lt-LT"/>
        </w:rPr>
        <w:t>patikslinimus</w:t>
      </w:r>
      <w:proofErr w:type="spellEnd"/>
      <w:r w:rsidRPr="002E3D3C">
        <w:rPr>
          <w:rFonts w:eastAsia="Arial Unicode MS" w:cs="Arial Unicode MS"/>
          <w:sz w:val="22"/>
          <w:szCs w:val="22"/>
          <w:bdr w:val="none" w:sz="0" w:space="0" w:color="auto" w:frame="1"/>
          <w:lang w:eastAsia="lt-LT"/>
        </w:rPr>
        <w:t xml:space="preserve"> ir (ar) </w:t>
      </w:r>
      <w:proofErr w:type="spellStart"/>
      <w:r w:rsidRPr="002E3D3C">
        <w:rPr>
          <w:rFonts w:eastAsia="Arial Unicode MS" w:cs="Arial Unicode MS"/>
          <w:sz w:val="22"/>
          <w:szCs w:val="22"/>
          <w:bdr w:val="none" w:sz="0" w:space="0" w:color="auto" w:frame="1"/>
          <w:lang w:eastAsia="lt-LT"/>
        </w:rPr>
        <w:t>papildymus</w:t>
      </w:r>
      <w:proofErr w:type="spellEnd"/>
      <w:r w:rsidRPr="002E3D3C">
        <w:rPr>
          <w:rFonts w:eastAsia="Arial Unicode MS" w:cs="Arial Unicode MS"/>
          <w:sz w:val="22"/>
          <w:szCs w:val="22"/>
          <w:bdr w:val="none" w:sz="0" w:space="0" w:color="auto" w:frame="1"/>
          <w:lang w:eastAsia="lt-LT"/>
        </w:rPr>
        <w:t>, jei tokie atlikti) bus vertinamas kaip galutinis pasiūlymas.</w:t>
      </w:r>
    </w:p>
    <w:p w14:paraId="36A21587"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10.3.6.</w:t>
      </w:r>
      <w:r w:rsidRPr="002E3D3C">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sidRPr="002E3D3C">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rPr>
      </w:pPr>
      <w:r w:rsidRPr="002E3D3C">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lastRenderedPageBreak/>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357CA2"/>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VERTINIMAS</w:t>
      </w:r>
    </w:p>
    <w:p w14:paraId="08125B8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Pr="002E3D3C" w:rsidRDefault="006076BB" w:rsidP="006076BB">
      <w:pPr>
        <w:ind w:firstLine="851"/>
        <w:outlineLvl w:val="0"/>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2E3D3C"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Pr="002E3D3C"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lastRenderedPageBreak/>
        <w:t>PRETENZIJŲ IR SKUNDŲ NAGRINĖJIMAS</w:t>
      </w:r>
    </w:p>
    <w:p w14:paraId="51D6585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2E3D3C">
        <w:rPr>
          <w:rFonts w:eastAsia="Arial Unicode MS" w:cs="Arial Unicode MS"/>
          <w:color w:val="000000"/>
          <w:sz w:val="22"/>
          <w:szCs w:val="22"/>
          <w:bdr w:val="none" w:sz="0" w:space="0" w:color="auto" w:frame="1"/>
          <w:lang w:eastAsia="lt-LT"/>
        </w:rPr>
        <w:t>įrodymais</w:t>
      </w:r>
      <w:proofErr w:type="spellEnd"/>
      <w:r w:rsidRPr="002E3D3C">
        <w:rPr>
          <w:rFonts w:eastAsia="Arial Unicode MS" w:cs="Arial Unicode MS"/>
          <w:color w:val="000000"/>
          <w:sz w:val="22"/>
          <w:szCs w:val="22"/>
          <w:bdr w:val="none" w:sz="0" w:space="0" w:color="auto" w:frame="1"/>
          <w:lang w:eastAsia="lt-LT"/>
        </w:rPr>
        <w:t>.</w:t>
      </w:r>
    </w:p>
    <w:p w14:paraId="39164A7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Pr="002E3D3C"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2E3D3C"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raštu atsisako ją sudaryti;</w:t>
      </w:r>
    </w:p>
    <w:p w14:paraId="46921A0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per 10 darbo dienų nuo kvietimo išsiuntimo momento, nepasirašo sutarties;</w:t>
      </w:r>
    </w:p>
    <w:p w14:paraId="6DFDAB8D"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atsisako sudaryti sutartį PĮ ir pirkimo sąlygose nustatytomis sąlygomis;</w:t>
      </w:r>
    </w:p>
    <w:p w14:paraId="37AB29B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2E3D3C">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2E3D3C" w:rsidRDefault="00665BCF" w:rsidP="002E3D3C">
      <w:pPr>
        <w:pStyle w:val="Sraopastraipa"/>
        <w:numPr>
          <w:ilvl w:val="1"/>
          <w:numId w:val="27"/>
        </w:numPr>
        <w:suppressAutoHyphens/>
        <w:spacing w:after="40"/>
        <w:ind w:left="0" w:firstLine="709"/>
        <w:jc w:val="both"/>
        <w:rPr>
          <w:rFonts w:eastAsia="Arial Unicode MS"/>
          <w:color w:val="000000"/>
          <w:sz w:val="22"/>
          <w:szCs w:val="22"/>
          <w:bdr w:val="none" w:sz="0" w:space="0" w:color="auto" w:frame="1"/>
          <w:lang w:eastAsia="lt-LT"/>
        </w:rPr>
      </w:pPr>
      <w:r w:rsidRPr="002E3D3C">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Pr="002E3D3C"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Pr="002E3D3C" w:rsidRDefault="001B6D7D" w:rsidP="002E3D3C">
      <w:pPr>
        <w:pStyle w:val="Sraopastraipa"/>
        <w:numPr>
          <w:ilvl w:val="0"/>
          <w:numId w:val="27"/>
        </w:numPr>
        <w:suppressAutoHyphens/>
        <w:spacing w:after="200" w:line="276" w:lineRule="auto"/>
        <w:jc w:val="both"/>
        <w:rPr>
          <w:rFonts w:eastAsia="Calibri"/>
          <w:b/>
          <w:color w:val="000000" w:themeColor="text1"/>
          <w:sz w:val="22"/>
          <w:szCs w:val="22"/>
        </w:rPr>
      </w:pPr>
      <w:r w:rsidRPr="002E3D3C">
        <w:rPr>
          <w:rFonts w:eastAsia="Calibri"/>
          <w:b/>
          <w:color w:val="000000" w:themeColor="text1"/>
          <w:sz w:val="22"/>
          <w:szCs w:val="22"/>
        </w:rPr>
        <w:t>KITOS SĄLYGOS</w:t>
      </w:r>
    </w:p>
    <w:p w14:paraId="2540F9B5" w14:textId="6F6FDAA2" w:rsidR="001B6D7D" w:rsidRPr="002E3D3C" w:rsidRDefault="001B6D7D" w:rsidP="008763E8">
      <w:pPr>
        <w:ind w:firstLine="709"/>
        <w:jc w:val="both"/>
        <w:rPr>
          <w:sz w:val="22"/>
          <w:szCs w:val="22"/>
        </w:rPr>
      </w:pPr>
      <w:r w:rsidRPr="002E3D3C">
        <w:rPr>
          <w:sz w:val="22"/>
          <w:szCs w:val="22"/>
        </w:rPr>
        <w:t xml:space="preserve">17.1.   </w:t>
      </w:r>
      <w:r w:rsidR="008763E8" w:rsidRPr="002E3D3C">
        <w:rPr>
          <w:sz w:val="22"/>
          <w:szCs w:val="22"/>
        </w:rPr>
        <w:t>Perkantysis subjektas atmes tiekėjo pasiūlymą, jei bus tenkinama bent viena PĮ 58 straipsnio 4(1) dalies 1, 2, 3</w:t>
      </w:r>
      <w:r w:rsidR="00123A98" w:rsidRPr="002E3D3C">
        <w:rPr>
          <w:sz w:val="22"/>
          <w:szCs w:val="22"/>
        </w:rPr>
        <w:t xml:space="preserve"> </w:t>
      </w:r>
      <w:r w:rsidR="008763E8" w:rsidRPr="002E3D3C">
        <w:rPr>
          <w:sz w:val="22"/>
          <w:szCs w:val="22"/>
        </w:rPr>
        <w:t>punktuose nurodytų sąlygų.</w:t>
      </w:r>
    </w:p>
    <w:p w14:paraId="48B86AD9" w14:textId="1E307000" w:rsidR="001B6D7D" w:rsidRPr="002E3D3C" w:rsidRDefault="001B6D7D" w:rsidP="001B6D7D">
      <w:pPr>
        <w:rPr>
          <w:sz w:val="22"/>
          <w:szCs w:val="22"/>
        </w:rPr>
      </w:pPr>
    </w:p>
    <w:p w14:paraId="4345772F" w14:textId="77777777" w:rsidR="00335307" w:rsidRPr="002E3D3C" w:rsidRDefault="00335307" w:rsidP="001B6D7D">
      <w:pPr>
        <w:rPr>
          <w:sz w:val="22"/>
          <w:szCs w:val="22"/>
        </w:rPr>
      </w:pPr>
    </w:p>
    <w:p w14:paraId="65E7D55B" w14:textId="77777777" w:rsidR="001B6D7D" w:rsidRPr="002E3D3C" w:rsidRDefault="001B6D7D" w:rsidP="002E3D3C">
      <w:pPr>
        <w:numPr>
          <w:ilvl w:val="0"/>
          <w:numId w:val="27"/>
        </w:numPr>
        <w:tabs>
          <w:tab w:val="left" w:pos="426"/>
        </w:tabs>
        <w:ind w:left="0" w:firstLine="0"/>
        <w:contextualSpacing/>
        <w:outlineLvl w:val="0"/>
        <w:rPr>
          <w:rFonts w:eastAsia="Arial Unicode MS" w:cs="Arial Unicode MS"/>
          <w:b/>
          <w:bCs/>
          <w:caps/>
          <w:spacing w:val="4"/>
          <w:sz w:val="22"/>
          <w:szCs w:val="22"/>
          <w:bdr w:val="none" w:sz="0" w:space="0" w:color="auto" w:frame="1"/>
        </w:rPr>
      </w:pPr>
      <w:r w:rsidRPr="002E3D3C">
        <w:rPr>
          <w:rFonts w:eastAsia="Arial Unicode MS" w:cs="Arial Unicode MS"/>
          <w:b/>
          <w:bCs/>
          <w:caps/>
          <w:spacing w:val="4"/>
          <w:sz w:val="22"/>
          <w:szCs w:val="22"/>
          <w:bdr w:val="none" w:sz="0" w:space="0" w:color="auto" w:frame="1"/>
        </w:rPr>
        <w:t>PIRKIMO SĄLYGŲ PRIEDAI</w:t>
      </w:r>
    </w:p>
    <w:p w14:paraId="09F0EBB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Pr="002E3D3C"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1 Priedas „Techninė specifikacija“.</w:t>
      </w:r>
    </w:p>
    <w:p w14:paraId="46FBB057" w14:textId="6AC67FE3" w:rsidR="001B6D7D" w:rsidRPr="002E3D3C"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2 Priedas „Pasiūlymo forma“.</w:t>
      </w:r>
    </w:p>
    <w:p w14:paraId="40A8E67A" w14:textId="16827E7E" w:rsidR="001B6D7D" w:rsidRPr="002E3D3C"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3</w:t>
      </w:r>
      <w:r w:rsidR="001B6D7D" w:rsidRPr="002E3D3C">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Pr="002E3D3C" w:rsidRDefault="001B6D7D" w:rsidP="001B6D7D">
      <w:pPr>
        <w:pStyle w:val="Pagrindinistekstas"/>
        <w:rPr>
          <w:sz w:val="22"/>
          <w:szCs w:val="22"/>
        </w:rPr>
      </w:pPr>
    </w:p>
    <w:p w14:paraId="2468CB9D" w14:textId="77777777" w:rsidR="001B6D7D" w:rsidRPr="002E3D3C" w:rsidRDefault="001B6D7D" w:rsidP="001B6D7D">
      <w:pPr>
        <w:pStyle w:val="Pagrindinistekstas"/>
        <w:spacing w:line="20" w:lineRule="exact"/>
        <w:rPr>
          <w:sz w:val="22"/>
          <w:szCs w:val="22"/>
        </w:rPr>
      </w:pPr>
    </w:p>
    <w:p w14:paraId="63580054" w14:textId="77777777" w:rsidR="001B6D7D" w:rsidRPr="002E3D3C" w:rsidRDefault="001B6D7D" w:rsidP="001B6D7D">
      <w:pPr>
        <w:pStyle w:val="Pagrindinistekstas"/>
        <w:rPr>
          <w:sz w:val="22"/>
          <w:szCs w:val="22"/>
        </w:rPr>
      </w:pPr>
    </w:p>
    <w:p w14:paraId="42117C7E" w14:textId="77777777" w:rsidR="001B6D7D" w:rsidRPr="002E3D3C" w:rsidRDefault="001B6D7D" w:rsidP="001B6D7D">
      <w:pPr>
        <w:pStyle w:val="Pagrindinistekstas"/>
        <w:spacing w:line="20" w:lineRule="exact"/>
        <w:rPr>
          <w:sz w:val="22"/>
          <w:szCs w:val="22"/>
        </w:rPr>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6F878" w14:textId="77777777" w:rsidR="00857220" w:rsidRDefault="00857220">
      <w:r>
        <w:separator/>
      </w:r>
    </w:p>
  </w:endnote>
  <w:endnote w:type="continuationSeparator" w:id="0">
    <w:p w14:paraId="058C7111" w14:textId="77777777" w:rsidR="00857220" w:rsidRDefault="00857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3ECCD" w14:textId="77777777" w:rsidR="00857220" w:rsidRDefault="00857220">
      <w:r>
        <w:separator/>
      </w:r>
    </w:p>
  </w:footnote>
  <w:footnote w:type="continuationSeparator" w:id="0">
    <w:p w14:paraId="305AFD32" w14:textId="77777777" w:rsidR="00857220" w:rsidRDefault="00857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559656E"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D06F2D">
      <w:rPr>
        <w:rStyle w:val="Puslapionumeris"/>
        <w:rFonts w:ascii="Arial" w:hAnsi="Arial" w:cs="Arial"/>
        <w:noProof/>
        <w:sz w:val="20"/>
        <w:szCs w:val="16"/>
      </w:rPr>
      <w:t>6</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D982A81"/>
    <w:multiLevelType w:val="multilevel"/>
    <w:tmpl w:val="85D8216A"/>
    <w:lvl w:ilvl="0">
      <w:start w:val="6"/>
      <w:numFmt w:val="decimal"/>
      <w:lvlText w:val="%1."/>
      <w:lvlJc w:val="left"/>
      <w:pPr>
        <w:ind w:left="360" w:hanging="360"/>
      </w:pPr>
      <w:rPr>
        <w:rFonts w:cs="Times New Roman" w:hint="default"/>
        <w:b/>
        <w:color w:val="auto"/>
        <w:sz w:val="24"/>
      </w:rPr>
    </w:lvl>
    <w:lvl w:ilvl="1">
      <w:start w:val="1"/>
      <w:numFmt w:val="decimal"/>
      <w:lvlText w:val="%1.%2."/>
      <w:lvlJc w:val="left"/>
      <w:pPr>
        <w:ind w:left="360" w:hanging="360"/>
      </w:pPr>
      <w:rPr>
        <w:rFonts w:cs="Times New Roman" w:hint="default"/>
        <w:color w:val="auto"/>
        <w:sz w:val="22"/>
        <w:szCs w:val="22"/>
      </w:rPr>
    </w:lvl>
    <w:lvl w:ilvl="2">
      <w:start w:val="1"/>
      <w:numFmt w:val="decimal"/>
      <w:lvlText w:val="%1.%2.%3."/>
      <w:lvlJc w:val="left"/>
      <w:pPr>
        <w:ind w:left="720" w:hanging="720"/>
      </w:pPr>
      <w:rPr>
        <w:rFonts w:cs="Times New Roman" w:hint="default"/>
        <w:color w:val="auto"/>
        <w:sz w:val="22"/>
        <w:szCs w:val="22"/>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1"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8"/>
  </w:num>
  <w:num w:numId="7">
    <w:abstractNumId w:val="24"/>
  </w:num>
  <w:num w:numId="8">
    <w:abstractNumId w:val="2"/>
  </w:num>
  <w:num w:numId="9">
    <w:abstractNumId w:val="1"/>
  </w:num>
  <w:num w:numId="10">
    <w:abstractNumId w:val="0"/>
  </w:num>
  <w:num w:numId="11">
    <w:abstractNumId w:val="14"/>
  </w:num>
  <w:num w:numId="12">
    <w:abstractNumId w:val="19"/>
  </w:num>
  <w:num w:numId="13">
    <w:abstractNumId w:val="13"/>
  </w:num>
  <w:num w:numId="14">
    <w:abstractNumId w:val="20"/>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num>
  <w:num w:numId="20">
    <w:abstractNumId w:val="9"/>
  </w:num>
  <w:num w:numId="21">
    <w:abstractNumId w:val="12"/>
  </w:num>
  <w:num w:numId="22">
    <w:abstractNumId w:val="22"/>
  </w:num>
  <w:num w:numId="23">
    <w:abstractNumId w:val="17"/>
  </w:num>
  <w:num w:numId="24">
    <w:abstractNumId w:val="15"/>
  </w:num>
  <w:num w:numId="25">
    <w:abstractNumId w:val="11"/>
  </w:num>
  <w:num w:numId="26">
    <w:abstractNumId w:val="2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0F6594"/>
    <w:rsid w:val="00102268"/>
    <w:rsid w:val="00103E0D"/>
    <w:rsid w:val="00111A41"/>
    <w:rsid w:val="00117F82"/>
    <w:rsid w:val="00123A98"/>
    <w:rsid w:val="001300E5"/>
    <w:rsid w:val="0014325E"/>
    <w:rsid w:val="0015591C"/>
    <w:rsid w:val="001600A6"/>
    <w:rsid w:val="00171DCD"/>
    <w:rsid w:val="00186422"/>
    <w:rsid w:val="00192306"/>
    <w:rsid w:val="001971E7"/>
    <w:rsid w:val="001A50B0"/>
    <w:rsid w:val="001B595A"/>
    <w:rsid w:val="001B6D7D"/>
    <w:rsid w:val="001C3A0B"/>
    <w:rsid w:val="001D046A"/>
    <w:rsid w:val="001D13BE"/>
    <w:rsid w:val="001D73B2"/>
    <w:rsid w:val="001D7553"/>
    <w:rsid w:val="001E0530"/>
    <w:rsid w:val="001F2D62"/>
    <w:rsid w:val="00220A84"/>
    <w:rsid w:val="0023061A"/>
    <w:rsid w:val="002504C4"/>
    <w:rsid w:val="002579B4"/>
    <w:rsid w:val="002609C6"/>
    <w:rsid w:val="00262925"/>
    <w:rsid w:val="00262BCA"/>
    <w:rsid w:val="00262E78"/>
    <w:rsid w:val="002A0A88"/>
    <w:rsid w:val="002A358C"/>
    <w:rsid w:val="002A41A0"/>
    <w:rsid w:val="002A5BFE"/>
    <w:rsid w:val="002B038B"/>
    <w:rsid w:val="002C0774"/>
    <w:rsid w:val="002C1E5A"/>
    <w:rsid w:val="002E1C31"/>
    <w:rsid w:val="002E3D3C"/>
    <w:rsid w:val="002F3C10"/>
    <w:rsid w:val="0030704F"/>
    <w:rsid w:val="003251B5"/>
    <w:rsid w:val="00333E35"/>
    <w:rsid w:val="00335307"/>
    <w:rsid w:val="00344749"/>
    <w:rsid w:val="0035709D"/>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B7E68"/>
    <w:rsid w:val="004D2AE8"/>
    <w:rsid w:val="00503259"/>
    <w:rsid w:val="0052726E"/>
    <w:rsid w:val="005507C0"/>
    <w:rsid w:val="00556B31"/>
    <w:rsid w:val="00563316"/>
    <w:rsid w:val="00563C2F"/>
    <w:rsid w:val="005719C8"/>
    <w:rsid w:val="005776D2"/>
    <w:rsid w:val="005906E1"/>
    <w:rsid w:val="00597B6D"/>
    <w:rsid w:val="005C7763"/>
    <w:rsid w:val="005E3EEB"/>
    <w:rsid w:val="005E6493"/>
    <w:rsid w:val="005F01FB"/>
    <w:rsid w:val="005F2CF8"/>
    <w:rsid w:val="00604EBE"/>
    <w:rsid w:val="006076BB"/>
    <w:rsid w:val="00625385"/>
    <w:rsid w:val="0063261A"/>
    <w:rsid w:val="006327DC"/>
    <w:rsid w:val="00652BDD"/>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213"/>
    <w:rsid w:val="00791F46"/>
    <w:rsid w:val="00794EEB"/>
    <w:rsid w:val="007A29E5"/>
    <w:rsid w:val="007A3D83"/>
    <w:rsid w:val="007B4C77"/>
    <w:rsid w:val="007D14D6"/>
    <w:rsid w:val="007D798A"/>
    <w:rsid w:val="007E7699"/>
    <w:rsid w:val="007F08A8"/>
    <w:rsid w:val="008067DD"/>
    <w:rsid w:val="008102E3"/>
    <w:rsid w:val="00822E3B"/>
    <w:rsid w:val="00833066"/>
    <w:rsid w:val="00834BAA"/>
    <w:rsid w:val="00842F9E"/>
    <w:rsid w:val="00850C62"/>
    <w:rsid w:val="0085369F"/>
    <w:rsid w:val="00857220"/>
    <w:rsid w:val="00857926"/>
    <w:rsid w:val="00864137"/>
    <w:rsid w:val="00864C42"/>
    <w:rsid w:val="00866A49"/>
    <w:rsid w:val="00867FBB"/>
    <w:rsid w:val="0087224C"/>
    <w:rsid w:val="008763E8"/>
    <w:rsid w:val="008858A7"/>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65942"/>
    <w:rsid w:val="00A70325"/>
    <w:rsid w:val="00A818EA"/>
    <w:rsid w:val="00A94413"/>
    <w:rsid w:val="00AA409C"/>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06F2D"/>
    <w:rsid w:val="00D3749B"/>
    <w:rsid w:val="00D43441"/>
    <w:rsid w:val="00D47048"/>
    <w:rsid w:val="00D70CA2"/>
    <w:rsid w:val="00D72B9C"/>
    <w:rsid w:val="00D81C09"/>
    <w:rsid w:val="00D90A94"/>
    <w:rsid w:val="00D964D1"/>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E73BF"/>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uploads/vpt/documents/files/uzssisfravimo%20instrukcija(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12595-0AB6-4731-8FAD-F4E7D0D81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37</TotalTime>
  <Pages>8</Pages>
  <Words>19229</Words>
  <Characters>10961</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8</cp:revision>
  <cp:lastPrinted>2021-12-06T06:46:00Z</cp:lastPrinted>
  <dcterms:created xsi:type="dcterms:W3CDTF">2025-08-07T12:59:00Z</dcterms:created>
  <dcterms:modified xsi:type="dcterms:W3CDTF">2025-11-28T08:39:00Z</dcterms:modified>
</cp:coreProperties>
</file>